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670" w:rsidRDefault="00C02670" w:rsidP="00C02670">
      <w:pPr>
        <w:pStyle w:val="NoSpacing"/>
      </w:pPr>
      <w:r>
        <w:rPr>
          <w:u w:val="single"/>
        </w:rPr>
        <w:t>Thomas FERMER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C02670" w:rsidRDefault="00C02670" w:rsidP="00C02670">
      <w:pPr>
        <w:pStyle w:val="NoSpacing"/>
      </w:pPr>
    </w:p>
    <w:p w:rsidR="00C02670" w:rsidRDefault="00C02670" w:rsidP="00C02670">
      <w:pPr>
        <w:pStyle w:val="NoSpacing"/>
      </w:pPr>
    </w:p>
    <w:p w:rsidR="00C02670" w:rsidRDefault="00C02670" w:rsidP="00C02670">
      <w:pPr>
        <w:pStyle w:val="NoSpacing"/>
      </w:pPr>
      <w:r>
        <w:t>10 Apr.1423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Amesbury, Wiltshire,</w:t>
      </w:r>
    </w:p>
    <w:p w:rsidR="00C02670" w:rsidRDefault="00C02670" w:rsidP="00C02670">
      <w:pPr>
        <w:pStyle w:val="NoSpacing"/>
      </w:pPr>
      <w:r>
        <w:tab/>
      </w:r>
      <w:r>
        <w:tab/>
        <w:t>into the lands of the late Cecily Thorp(q.v.).</w:t>
      </w:r>
    </w:p>
    <w:p w:rsidR="00C02670" w:rsidRDefault="00C02670" w:rsidP="00C026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22-160)</w:t>
      </w:r>
    </w:p>
    <w:p w:rsidR="00794082" w:rsidRDefault="00794082" w:rsidP="00794082">
      <w:pPr>
        <w:pStyle w:val="NoSpacing"/>
      </w:pPr>
      <w:r>
        <w:t>11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Amesbury,</w:t>
      </w:r>
    </w:p>
    <w:p w:rsidR="00794082" w:rsidRDefault="00794082" w:rsidP="00794082">
      <w:pPr>
        <w:pStyle w:val="NoSpacing"/>
      </w:pPr>
      <w:r>
        <w:tab/>
      </w:r>
      <w:r>
        <w:tab/>
        <w:t xml:space="preserve">Wiltshire, into the lands of the late Sir John </w:t>
      </w:r>
      <w:proofErr w:type="spellStart"/>
      <w:r>
        <w:t>Poucher</w:t>
      </w:r>
      <w:proofErr w:type="spellEnd"/>
      <w:r>
        <w:t>(q.v.).</w:t>
      </w:r>
    </w:p>
    <w:p w:rsidR="00794082" w:rsidRDefault="00794082" w:rsidP="00C0267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22-199)</w:t>
      </w:r>
    </w:p>
    <w:p w:rsidR="00C02670" w:rsidRDefault="00C02670" w:rsidP="00C02670">
      <w:pPr>
        <w:pStyle w:val="NoSpacing"/>
      </w:pPr>
    </w:p>
    <w:p w:rsidR="00C02670" w:rsidRDefault="00C02670" w:rsidP="00C02670">
      <w:pPr>
        <w:pStyle w:val="NoSpacing"/>
      </w:pPr>
    </w:p>
    <w:p w:rsidR="00C02670" w:rsidRDefault="00C02670" w:rsidP="00C02670">
      <w:pPr>
        <w:pStyle w:val="NoSpacing"/>
      </w:pPr>
      <w:r>
        <w:t>18 April 2017</w:t>
      </w:r>
    </w:p>
    <w:p w:rsidR="00794082" w:rsidRPr="008744AB" w:rsidRDefault="00794082" w:rsidP="00C02670">
      <w:pPr>
        <w:pStyle w:val="NoSpacing"/>
      </w:pPr>
      <w:r>
        <w:t xml:space="preserve">  9 January 2018</w:t>
      </w:r>
      <w:bookmarkStart w:id="0" w:name="_GoBack"/>
      <w:bookmarkEnd w:id="0"/>
    </w:p>
    <w:p w:rsidR="006B2F86" w:rsidRPr="00C02670" w:rsidRDefault="00794082" w:rsidP="00E71FC3">
      <w:pPr>
        <w:pStyle w:val="NoSpacing"/>
      </w:pPr>
    </w:p>
    <w:sectPr w:rsidR="006B2F86" w:rsidRPr="00C026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670" w:rsidRDefault="00C02670" w:rsidP="00E71FC3">
      <w:pPr>
        <w:spacing w:after="0" w:line="240" w:lineRule="auto"/>
      </w:pPr>
      <w:r>
        <w:separator/>
      </w:r>
    </w:p>
  </w:endnote>
  <w:endnote w:type="continuationSeparator" w:id="0">
    <w:p w:rsidR="00C02670" w:rsidRDefault="00C026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670" w:rsidRDefault="00C02670" w:rsidP="00E71FC3">
      <w:pPr>
        <w:spacing w:after="0" w:line="240" w:lineRule="auto"/>
      </w:pPr>
      <w:r>
        <w:separator/>
      </w:r>
    </w:p>
  </w:footnote>
  <w:footnote w:type="continuationSeparator" w:id="0">
    <w:p w:rsidR="00C02670" w:rsidRDefault="00C026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70"/>
    <w:rsid w:val="001A7C09"/>
    <w:rsid w:val="00577BD5"/>
    <w:rsid w:val="00656CBA"/>
    <w:rsid w:val="006A1F77"/>
    <w:rsid w:val="00733BE7"/>
    <w:rsid w:val="00794082"/>
    <w:rsid w:val="00AB52E8"/>
    <w:rsid w:val="00B16D3F"/>
    <w:rsid w:val="00BB41AC"/>
    <w:rsid w:val="00C026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1F7AA"/>
  <w15:chartTrackingRefBased/>
  <w15:docId w15:val="{A8F8AFAB-5EFE-4207-96B3-00780A8F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2017-04-18T20:21:00Z</dcterms:created>
  <dcterms:modified xsi:type="dcterms:W3CDTF">2018-01-09T10:18:00Z</dcterms:modified>
</cp:coreProperties>
</file>